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5B818" w14:textId="76EE971A" w:rsidR="00657A11" w:rsidRDefault="00657A11" w:rsidP="00657A11">
      <w:pPr>
        <w:pStyle w:val="ZRIKop"/>
        <w:numPr>
          <w:ilvl w:val="0"/>
          <w:numId w:val="0"/>
        </w:numPr>
        <w:rPr>
          <w:highlight w:val="yellow"/>
        </w:rPr>
      </w:pPr>
      <w:bookmarkStart w:id="0" w:name="_Toc485741576"/>
      <w:bookmarkStart w:id="1" w:name="_Toc527379639"/>
      <w:r>
        <w:t xml:space="preserve">Bijlage </w:t>
      </w:r>
      <w:r w:rsidR="00EC7A0F">
        <w:t>3</w:t>
      </w:r>
      <w:r>
        <w:t>: Inschrijvingsbiljet</w:t>
      </w:r>
      <w:bookmarkEnd w:id="0"/>
      <w:bookmarkEnd w:id="1"/>
    </w:p>
    <w:p w14:paraId="037474E5" w14:textId="77777777" w:rsidR="00657A11" w:rsidRDefault="00657A11" w:rsidP="00657A11">
      <w:pPr>
        <w:tabs>
          <w:tab w:val="left" w:pos="7358"/>
        </w:tabs>
        <w:rPr>
          <w:i/>
          <w:highlight w:val="yellow"/>
        </w:rPr>
      </w:pPr>
    </w:p>
    <w:p w14:paraId="25B5388E" w14:textId="31580297" w:rsidR="00657A11" w:rsidRPr="008347C2" w:rsidRDefault="000333CA" w:rsidP="00657A11">
      <w:pPr>
        <w:tabs>
          <w:tab w:val="left" w:pos="7358"/>
        </w:tabs>
        <w:rPr>
          <w:i/>
        </w:rPr>
      </w:pPr>
      <w:r>
        <w:rPr>
          <w:i/>
        </w:rPr>
        <w:t xml:space="preserve">Projectmanagement voor de </w:t>
      </w:r>
      <w:r w:rsidR="002A12FC" w:rsidRPr="002A12FC">
        <w:rPr>
          <w:i/>
        </w:rPr>
        <w:t xml:space="preserve">uitbreiding en </w:t>
      </w:r>
      <w:r w:rsidR="00B90F6E" w:rsidRPr="00B90F6E">
        <w:rPr>
          <w:i/>
        </w:rPr>
        <w:t>renovatie</w:t>
      </w:r>
      <w:r w:rsidR="00B90F6E">
        <w:t xml:space="preserve"> </w:t>
      </w:r>
      <w:r w:rsidR="002A12FC" w:rsidRPr="002A12FC">
        <w:rPr>
          <w:i/>
        </w:rPr>
        <w:t>Nikhef te Amsterdam</w:t>
      </w:r>
    </w:p>
    <w:p w14:paraId="34475E60" w14:textId="77777777" w:rsidR="00657A11" w:rsidRDefault="00657A11" w:rsidP="00657A11">
      <w:pPr>
        <w:tabs>
          <w:tab w:val="left" w:pos="7358"/>
        </w:tabs>
      </w:pPr>
    </w:p>
    <w:p w14:paraId="30FC6AF5" w14:textId="77777777" w:rsidR="00657A11" w:rsidRPr="000C0CEB" w:rsidRDefault="00657A11" w:rsidP="00657A11">
      <w:pPr>
        <w:tabs>
          <w:tab w:val="right" w:pos="7641"/>
        </w:tabs>
      </w:pPr>
      <w:r w:rsidRPr="000C0CEB">
        <w:t>De hierna te noemen inschrijver:….</w:t>
      </w:r>
      <w:r>
        <w:t>.</w:t>
      </w:r>
      <w:r w:rsidRPr="000C0CEB">
        <w:t>…………………………………………………………</w:t>
      </w:r>
      <w:r>
        <w:t>……………………………….</w:t>
      </w:r>
      <w:r w:rsidRPr="000C0CEB">
        <w:t>……</w:t>
      </w:r>
      <w:r>
        <w:tab/>
        <w:t>1)</w:t>
      </w:r>
    </w:p>
    <w:p w14:paraId="5EA009ED" w14:textId="77777777" w:rsidR="00657A11" w:rsidRDefault="00657A11" w:rsidP="00657A11">
      <w:pPr>
        <w:tabs>
          <w:tab w:val="right" w:pos="7641"/>
        </w:tabs>
      </w:pPr>
      <w:r w:rsidRPr="000C0CEB">
        <w:t>gevestigd te ………………………………………………………………………………………</w:t>
      </w:r>
      <w:r>
        <w:t>………………………………..…</w:t>
      </w:r>
      <w:r>
        <w:tab/>
        <w:t>2)</w:t>
      </w:r>
    </w:p>
    <w:p w14:paraId="3CA9A988" w14:textId="77777777" w:rsidR="00657A11" w:rsidRPr="00EB7BB2" w:rsidRDefault="00657A11" w:rsidP="00657A11">
      <w:pPr>
        <w:tabs>
          <w:tab w:val="right" w:pos="7641"/>
        </w:tabs>
      </w:pPr>
      <w:r>
        <w:t>KVK-nummer: …………………………………………………………………………………………………………………….….</w:t>
      </w:r>
      <w:r>
        <w:tab/>
        <w:t>3)</w:t>
      </w:r>
    </w:p>
    <w:p w14:paraId="53D9977A" w14:textId="6578713B" w:rsidR="00657A11" w:rsidRPr="001504EE" w:rsidRDefault="00657A11" w:rsidP="00657A11">
      <w:pPr>
        <w:tabs>
          <w:tab w:val="left" w:pos="7358"/>
        </w:tabs>
      </w:pPr>
      <w:r w:rsidRPr="00EB7BB2">
        <w:t xml:space="preserve">verklaart zich door ondertekening dezes bereid </w:t>
      </w:r>
      <w:r w:rsidR="000333CA">
        <w:t>d</w:t>
      </w:r>
      <w:r w:rsidRPr="000333CA">
        <w:t>e opdracht</w:t>
      </w:r>
      <w:r>
        <w:rPr>
          <w:szCs w:val="22"/>
        </w:rPr>
        <w:t xml:space="preserve">, </w:t>
      </w:r>
      <w:r w:rsidRPr="00F118C6">
        <w:t xml:space="preserve">overeenkomstig </w:t>
      </w:r>
      <w:r>
        <w:t xml:space="preserve">de </w:t>
      </w:r>
      <w:r w:rsidRPr="00455843">
        <w:t>aanbestedi</w:t>
      </w:r>
      <w:r>
        <w:t>ngsstukken, zoals genoemd in de</w:t>
      </w:r>
      <w:r w:rsidRPr="00455843">
        <w:t xml:space="preserve"> </w:t>
      </w:r>
      <w:r>
        <w:t>aanbestedingsleidraad</w:t>
      </w:r>
      <w:r w:rsidRPr="00455843">
        <w:t xml:space="preserve"> met kenmerk </w:t>
      </w:r>
      <w:r w:rsidR="002A12FC">
        <w:t>VNA1801</w:t>
      </w:r>
      <w:r w:rsidR="009A257F">
        <w:t>R001</w:t>
      </w:r>
      <w:r w:rsidRPr="001504EE">
        <w:t xml:space="preserve"> </w:t>
      </w:r>
      <w:r w:rsidR="000D212B">
        <w:t xml:space="preserve">d.d. </w:t>
      </w:r>
      <w:r w:rsidR="00883B5C">
        <w:t>5 november 2018</w:t>
      </w:r>
      <w:r w:rsidR="009939FF">
        <w:t xml:space="preserve"> </w:t>
      </w:r>
      <w:r>
        <w:t>e</w:t>
      </w:r>
      <w:r w:rsidRPr="00CB4A3E">
        <w:t>n de verstrekte nota(‘s) van inlichtingen</w:t>
      </w:r>
      <w:r>
        <w:t xml:space="preserve"> </w:t>
      </w:r>
      <w:r w:rsidRPr="003C527D">
        <w:t xml:space="preserve">aan te nemen </w:t>
      </w:r>
      <w:r w:rsidRPr="001504EE">
        <w:t xml:space="preserve">voor </w:t>
      </w:r>
      <w:r w:rsidR="00190CBF">
        <w:t xml:space="preserve">all-in </w:t>
      </w:r>
      <w:r w:rsidR="0084029C">
        <w:t xml:space="preserve">bedrag </w:t>
      </w:r>
      <w:r w:rsidR="00190CBF">
        <w:t xml:space="preserve">exclusief btw </w:t>
      </w:r>
      <w:r w:rsidRPr="001504EE">
        <w:t>van:</w:t>
      </w:r>
    </w:p>
    <w:p w14:paraId="5D9511B0" w14:textId="77777777" w:rsidR="00657A11" w:rsidRDefault="00657A11" w:rsidP="00657A11">
      <w:pPr>
        <w:tabs>
          <w:tab w:val="right" w:pos="7641"/>
        </w:tabs>
      </w:pPr>
    </w:p>
    <w:p w14:paraId="3AD47C22" w14:textId="77777777" w:rsidR="00657A11" w:rsidRDefault="00657A11" w:rsidP="00657A11">
      <w:pPr>
        <w:tabs>
          <w:tab w:val="right" w:pos="7641"/>
        </w:tabs>
      </w:pPr>
      <w:r w:rsidRPr="001504EE">
        <w:t>€ …………………………………………………………….….……</w:t>
      </w:r>
      <w:r>
        <w:t xml:space="preserve">………………………………………...excl. </w:t>
      </w:r>
      <w:r>
        <w:tab/>
        <w:t>btw</w:t>
      </w:r>
      <w:r>
        <w:tab/>
      </w:r>
      <w:r>
        <w:tab/>
      </w:r>
      <w:r>
        <w:tab/>
      </w:r>
      <w:r>
        <w:tab/>
      </w:r>
      <w:r>
        <w:tab/>
        <w:t>4)</w:t>
      </w:r>
      <w:r>
        <w:br/>
      </w:r>
    </w:p>
    <w:p w14:paraId="04AAED1C" w14:textId="77777777" w:rsidR="00657A11" w:rsidRDefault="00657A11" w:rsidP="00657A11">
      <w:pPr>
        <w:tabs>
          <w:tab w:val="right" w:pos="7641"/>
        </w:tabs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………………………………..</w:t>
      </w:r>
      <w:r w:rsidRPr="001504EE">
        <w:t>euro</w:t>
      </w:r>
      <w:r>
        <w:t xml:space="preserve"> excl. btw</w:t>
      </w:r>
      <w:r w:rsidRPr="001504EE">
        <w:t>)</w:t>
      </w:r>
      <w:r w:rsidRPr="001504EE">
        <w:tab/>
      </w:r>
      <w:r>
        <w:tab/>
      </w:r>
      <w:r>
        <w:tab/>
        <w:t>5</w:t>
      </w:r>
      <w:r w:rsidRPr="001504EE">
        <w:t>)</w:t>
      </w:r>
    </w:p>
    <w:p w14:paraId="17F22409" w14:textId="1CD51371" w:rsidR="00657A11" w:rsidRDefault="00657A11" w:rsidP="0084029C">
      <w:pPr>
        <w:pBdr>
          <w:bottom w:val="single" w:sz="4" w:space="1" w:color="auto"/>
        </w:pBdr>
        <w:tabs>
          <w:tab w:val="left" w:pos="7358"/>
        </w:tabs>
      </w:pPr>
    </w:p>
    <w:p w14:paraId="0C0A1467" w14:textId="2D72854F" w:rsidR="0084029C" w:rsidRPr="001504EE" w:rsidRDefault="0084029C" w:rsidP="0084029C">
      <w:pPr>
        <w:tabs>
          <w:tab w:val="left" w:pos="7358"/>
        </w:tabs>
      </w:pPr>
      <w:r w:rsidRPr="00EB7BB2">
        <w:t xml:space="preserve">verklaart zich door ondertekening dezes bereid </w:t>
      </w:r>
      <w:r>
        <w:t>d</w:t>
      </w:r>
      <w:r w:rsidRPr="000333CA">
        <w:t>e opdracht</w:t>
      </w:r>
      <w:r>
        <w:rPr>
          <w:szCs w:val="22"/>
        </w:rPr>
        <w:t xml:space="preserve">, </w:t>
      </w:r>
      <w:r w:rsidRPr="00F118C6">
        <w:t xml:space="preserve">overeenkomstig </w:t>
      </w:r>
      <w:r>
        <w:t xml:space="preserve">de </w:t>
      </w:r>
      <w:r w:rsidRPr="00455843">
        <w:t>aanbestedi</w:t>
      </w:r>
      <w:r>
        <w:t>ngsstukken, zoals genoemd in de</w:t>
      </w:r>
      <w:r w:rsidRPr="00455843">
        <w:t xml:space="preserve"> </w:t>
      </w:r>
      <w:r>
        <w:t>aanbestedingsleidraad</w:t>
      </w:r>
      <w:r w:rsidRPr="00455843">
        <w:t xml:space="preserve"> met kenmerk </w:t>
      </w:r>
      <w:r w:rsidR="002A12FC">
        <w:t>VNA1801R001</w:t>
      </w:r>
      <w:r w:rsidR="002A12FC" w:rsidRPr="001504EE">
        <w:t xml:space="preserve"> </w:t>
      </w:r>
      <w:r w:rsidR="002A12FC">
        <w:t xml:space="preserve">d.d. </w:t>
      </w:r>
      <w:r w:rsidR="00883B5C">
        <w:t>5 november 2018</w:t>
      </w:r>
      <w:r w:rsidR="002A12FC">
        <w:t xml:space="preserve"> </w:t>
      </w:r>
      <w:r>
        <w:t>e</w:t>
      </w:r>
      <w:r w:rsidRPr="00CB4A3E">
        <w:t>n de verstrekte nota(‘s) van inlichtingen</w:t>
      </w:r>
      <w:r>
        <w:t xml:space="preserve"> </w:t>
      </w:r>
      <w:r w:rsidRPr="003C527D">
        <w:t xml:space="preserve">aan te nemen </w:t>
      </w:r>
      <w:r w:rsidRPr="001504EE">
        <w:t>voor</w:t>
      </w:r>
      <w:r>
        <w:t xml:space="preserve"> een</w:t>
      </w:r>
      <w:r w:rsidR="001A28A0">
        <w:t xml:space="preserve"> gemiddeld</w:t>
      </w:r>
      <w:r>
        <w:t xml:space="preserve"> dagtarief exclusief btw </w:t>
      </w:r>
      <w:r w:rsidR="001A28A0">
        <w:t xml:space="preserve">inclusief alle bijkomende kosten </w:t>
      </w:r>
      <w:r w:rsidRPr="001504EE">
        <w:t>van:</w:t>
      </w:r>
    </w:p>
    <w:p w14:paraId="755451A6" w14:textId="04D47901" w:rsidR="0084029C" w:rsidRDefault="0084029C" w:rsidP="00657A11">
      <w:pPr>
        <w:tabs>
          <w:tab w:val="left" w:pos="7358"/>
        </w:tabs>
      </w:pPr>
    </w:p>
    <w:p w14:paraId="11BAB307" w14:textId="77777777" w:rsidR="0084029C" w:rsidRDefault="0084029C" w:rsidP="0084029C">
      <w:pPr>
        <w:tabs>
          <w:tab w:val="right" w:pos="7641"/>
        </w:tabs>
      </w:pPr>
      <w:r w:rsidRPr="001504EE">
        <w:t>€ …………………………………………………………….….……</w:t>
      </w:r>
      <w:r>
        <w:t xml:space="preserve">………………………………………...excl. </w:t>
      </w:r>
      <w:r>
        <w:tab/>
        <w:t>btw</w:t>
      </w:r>
      <w:r>
        <w:tab/>
      </w:r>
      <w:r>
        <w:tab/>
      </w:r>
      <w:r>
        <w:tab/>
      </w:r>
      <w:r>
        <w:tab/>
      </w:r>
      <w:r>
        <w:tab/>
        <w:t>4)</w:t>
      </w:r>
      <w:r>
        <w:br/>
      </w:r>
    </w:p>
    <w:p w14:paraId="4272D51B" w14:textId="77777777" w:rsidR="0084029C" w:rsidRDefault="0084029C" w:rsidP="0084029C">
      <w:pPr>
        <w:tabs>
          <w:tab w:val="right" w:pos="7641"/>
        </w:tabs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………………………………..</w:t>
      </w:r>
      <w:r w:rsidRPr="001504EE">
        <w:t>euro</w:t>
      </w:r>
      <w:r>
        <w:t xml:space="preserve"> excl. btw</w:t>
      </w:r>
      <w:r w:rsidRPr="001504EE">
        <w:t>)</w:t>
      </w:r>
      <w:r w:rsidRPr="001504EE">
        <w:tab/>
      </w:r>
      <w:r>
        <w:tab/>
      </w:r>
      <w:r>
        <w:tab/>
        <w:t>5</w:t>
      </w:r>
      <w:r w:rsidRPr="001504EE">
        <w:t>)</w:t>
      </w:r>
    </w:p>
    <w:p w14:paraId="0C59C5E2" w14:textId="77777777" w:rsidR="0084029C" w:rsidRDefault="0084029C" w:rsidP="0084029C">
      <w:pPr>
        <w:pBdr>
          <w:bottom w:val="single" w:sz="4" w:space="1" w:color="auto"/>
        </w:pBdr>
        <w:tabs>
          <w:tab w:val="left" w:pos="7358"/>
        </w:tabs>
      </w:pPr>
    </w:p>
    <w:p w14:paraId="6AA9B82D" w14:textId="372C8524" w:rsidR="009034C5" w:rsidRDefault="009034C5" w:rsidP="00657A11">
      <w:pPr>
        <w:tabs>
          <w:tab w:val="left" w:pos="7358"/>
        </w:tabs>
      </w:pPr>
      <w:r>
        <w:t>Op basis van d</w:t>
      </w:r>
      <w:r w:rsidRPr="00CD63FC">
        <w:t>e door de inschrijver opgegeven inschrijvingssom</w:t>
      </w:r>
      <w:r>
        <w:t xml:space="preserve"> </w:t>
      </w:r>
      <w:r w:rsidR="009A257F">
        <w:t xml:space="preserve">zijn </w:t>
      </w:r>
      <w:r>
        <w:t xml:space="preserve">per fase de geraamde </w:t>
      </w:r>
      <w:r w:rsidR="009A257F">
        <w:t xml:space="preserve">tijdsbesteding en dagtarieven </w:t>
      </w:r>
      <w:r w:rsidRPr="00CD63FC">
        <w:t>gespecificeerd in een bij de inschrijving gevoegd</w:t>
      </w:r>
      <w:r>
        <w:t xml:space="preserve"> invulblad met kenmerk </w:t>
      </w:r>
      <w:r w:rsidR="002A12FC">
        <w:t>VNA1801</w:t>
      </w:r>
      <w:r w:rsidR="00091D05">
        <w:t>E00</w:t>
      </w:r>
      <w:r w:rsidR="00D73C4C">
        <w:t>1</w:t>
      </w:r>
      <w:r w:rsidR="000D212B">
        <w:t xml:space="preserve"> d.d. </w:t>
      </w:r>
      <w:r w:rsidR="00D73C4C">
        <w:t>5 november 2018</w:t>
      </w:r>
      <w:r w:rsidRPr="00CD63FC">
        <w:t>.</w:t>
      </w:r>
    </w:p>
    <w:p w14:paraId="4E591927" w14:textId="77777777" w:rsidR="009034C5" w:rsidRDefault="009034C5" w:rsidP="00657A11">
      <w:pPr>
        <w:tabs>
          <w:tab w:val="left" w:pos="7358"/>
        </w:tabs>
      </w:pPr>
    </w:p>
    <w:p w14:paraId="3F5D2F35" w14:textId="4D6A6C7D" w:rsidR="00657A11" w:rsidRPr="0021698C" w:rsidRDefault="00657A11" w:rsidP="00657A11">
      <w:pPr>
        <w:tabs>
          <w:tab w:val="left" w:pos="7358"/>
        </w:tabs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 xml:space="preserve">, de verstrekte nota(‘s) van inlichtingen </w:t>
      </w:r>
      <w:r w:rsidRPr="003C527D">
        <w:t>en de Aanbestedingswet 2012.</w:t>
      </w:r>
    </w:p>
    <w:p w14:paraId="74E8D819" w14:textId="77777777" w:rsidR="00657A11" w:rsidRDefault="00657A11" w:rsidP="00657A11">
      <w:pPr>
        <w:tabs>
          <w:tab w:val="left" w:pos="7358"/>
        </w:tabs>
      </w:pPr>
    </w:p>
    <w:p w14:paraId="23B71ABD" w14:textId="77777777" w:rsidR="00657A11" w:rsidRPr="00EB7BB2" w:rsidRDefault="00657A11" w:rsidP="00657A11">
      <w:pPr>
        <w:tabs>
          <w:tab w:val="right" w:pos="7641"/>
        </w:tabs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……………………………</w:t>
      </w:r>
      <w:r>
        <w:t>……</w:t>
      </w:r>
      <w:r w:rsidRPr="00EB7BB2">
        <w:t>…</w:t>
      </w:r>
      <w:r>
        <w:t xml:space="preserve">…………. </w:t>
      </w:r>
      <w:r w:rsidRPr="00EB7BB2">
        <w:t>de</w:t>
      </w:r>
      <w:r>
        <w:t xml:space="preserve"> </w:t>
      </w:r>
      <w:r w:rsidRPr="00EB7BB2">
        <w:t>…………</w:t>
      </w:r>
      <w:r>
        <w:t>…</w:t>
      </w:r>
      <w:r w:rsidRPr="00EB7BB2">
        <w:t>……</w:t>
      </w:r>
      <w:r>
        <w:t xml:space="preserve">…………………………………….. </w:t>
      </w:r>
      <w:r w:rsidRPr="00EB7BB2">
        <w:t>(datum)</w:t>
      </w:r>
      <w:r>
        <w:tab/>
        <w:t>6)</w:t>
      </w:r>
    </w:p>
    <w:p w14:paraId="42898E9D" w14:textId="77777777" w:rsidR="00657A11" w:rsidRPr="00EB7BB2" w:rsidRDefault="00657A11" w:rsidP="00657A11">
      <w:pPr>
        <w:tabs>
          <w:tab w:val="left" w:pos="7358"/>
        </w:tabs>
      </w:pPr>
    </w:p>
    <w:p w14:paraId="32310197" w14:textId="77777777" w:rsidR="00657A11" w:rsidRPr="00EB7BB2" w:rsidRDefault="00657A11" w:rsidP="00657A11">
      <w:pPr>
        <w:tabs>
          <w:tab w:val="left" w:pos="7358"/>
        </w:tabs>
      </w:pPr>
      <w:r w:rsidRPr="00EB7BB2">
        <w:t>De inschrijver,</w:t>
      </w:r>
    </w:p>
    <w:p w14:paraId="1D16CE8E" w14:textId="77777777" w:rsidR="00657A11" w:rsidRPr="00EB7BB2" w:rsidRDefault="00657A11" w:rsidP="00657A11">
      <w:pPr>
        <w:tabs>
          <w:tab w:val="left" w:pos="7358"/>
        </w:tabs>
      </w:pPr>
    </w:p>
    <w:p w14:paraId="0EFEE91E" w14:textId="77777777" w:rsidR="00657A11" w:rsidRDefault="00657A11" w:rsidP="00657A11">
      <w:pPr>
        <w:tabs>
          <w:tab w:val="right" w:pos="9905"/>
        </w:tabs>
      </w:pPr>
      <w:r>
        <w:t>…………</w:t>
      </w:r>
      <w:r w:rsidRPr="00EB7BB2">
        <w:t>…………………………………………………</w:t>
      </w:r>
      <w:r>
        <w:t>……………………………………………….</w:t>
      </w:r>
      <w:r w:rsidRPr="00EB7BB2">
        <w:t>(naam en handtekening)</w:t>
      </w:r>
      <w:r>
        <w:tab/>
        <w:t>7)</w:t>
      </w:r>
    </w:p>
    <w:p w14:paraId="6441DAF8" w14:textId="77777777" w:rsidR="00657A11" w:rsidRDefault="00657A11" w:rsidP="00657A11">
      <w:pPr>
        <w:tabs>
          <w:tab w:val="right" w:pos="7641"/>
        </w:tabs>
      </w:pPr>
    </w:p>
    <w:p w14:paraId="4D7A4957" w14:textId="77777777" w:rsidR="00657A11" w:rsidRDefault="00657A11" w:rsidP="00657A11">
      <w:pPr>
        <w:tabs>
          <w:tab w:val="right" w:pos="7641"/>
        </w:tabs>
      </w:pPr>
    </w:p>
    <w:p w14:paraId="675C6200" w14:textId="77777777" w:rsidR="00657A11" w:rsidRDefault="00657A11" w:rsidP="00657A11">
      <w:pPr>
        <w:tabs>
          <w:tab w:val="right" w:pos="7641"/>
        </w:tabs>
      </w:pPr>
    </w:p>
    <w:p w14:paraId="5E287A35" w14:textId="713392E6" w:rsidR="00657A11" w:rsidRDefault="00657A11" w:rsidP="00657A11">
      <w:pPr>
        <w:tabs>
          <w:tab w:val="right" w:pos="7641"/>
        </w:tabs>
      </w:pPr>
    </w:p>
    <w:p w14:paraId="51E525C9" w14:textId="77777777" w:rsidR="00657A11" w:rsidRDefault="00657A11" w:rsidP="00657A11">
      <w:pPr>
        <w:tabs>
          <w:tab w:val="right" w:pos="7641"/>
        </w:tabs>
      </w:pPr>
    </w:p>
    <w:p w14:paraId="5EE76463" w14:textId="5164695C" w:rsidR="00657A11" w:rsidRDefault="00657A11" w:rsidP="00657A11">
      <w:pPr>
        <w:tabs>
          <w:tab w:val="right" w:pos="7641"/>
        </w:tabs>
      </w:pPr>
    </w:p>
    <w:p w14:paraId="142AD59A" w14:textId="34180B7F" w:rsidR="00190CBF" w:rsidRDefault="00190CBF" w:rsidP="00657A11">
      <w:pPr>
        <w:tabs>
          <w:tab w:val="right" w:pos="7641"/>
        </w:tabs>
      </w:pPr>
    </w:p>
    <w:p w14:paraId="197DCE2C" w14:textId="0D4E1F33" w:rsidR="00190CBF" w:rsidRDefault="00190CBF" w:rsidP="00657A11">
      <w:pPr>
        <w:tabs>
          <w:tab w:val="right" w:pos="7641"/>
        </w:tabs>
      </w:pPr>
    </w:p>
    <w:p w14:paraId="090FA4D3" w14:textId="1587CB1E" w:rsidR="00190CBF" w:rsidRDefault="00190CBF" w:rsidP="00657A11">
      <w:pPr>
        <w:tabs>
          <w:tab w:val="right" w:pos="7641"/>
        </w:tabs>
      </w:pPr>
    </w:p>
    <w:p w14:paraId="27A6172C" w14:textId="25C6B9C8" w:rsidR="00190CBF" w:rsidRDefault="00190CBF" w:rsidP="00657A11">
      <w:pPr>
        <w:tabs>
          <w:tab w:val="right" w:pos="7641"/>
        </w:tabs>
      </w:pPr>
    </w:p>
    <w:p w14:paraId="6B097005" w14:textId="53F37707" w:rsidR="00190CBF" w:rsidRDefault="00190CBF" w:rsidP="00657A11">
      <w:pPr>
        <w:tabs>
          <w:tab w:val="right" w:pos="7641"/>
        </w:tabs>
      </w:pPr>
    </w:p>
    <w:p w14:paraId="6E031808" w14:textId="77777777" w:rsidR="00657A11" w:rsidRPr="003609C4" w:rsidRDefault="00657A11" w:rsidP="00657A11">
      <w:pPr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lastRenderedPageBreak/>
        <w:t>Toelichting</w:t>
      </w:r>
      <w:r>
        <w:rPr>
          <w:b/>
          <w:sz w:val="16"/>
          <w:szCs w:val="16"/>
        </w:rPr>
        <w:t xml:space="preserve"> bij inschrijvingsbiljet</w:t>
      </w:r>
    </w:p>
    <w:p w14:paraId="07BDE498" w14:textId="77777777" w:rsidR="00657A11" w:rsidRPr="003609C4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1AF74E19" w14:textId="77777777" w:rsidR="00657A11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de </w:t>
      </w:r>
      <w:r>
        <w:rPr>
          <w:sz w:val="16"/>
          <w:szCs w:val="16"/>
        </w:rPr>
        <w:t xml:space="preserve">adres en </w:t>
      </w:r>
      <w:r w:rsidRPr="003609C4">
        <w:rPr>
          <w:sz w:val="16"/>
          <w:szCs w:val="16"/>
        </w:rPr>
        <w:t xml:space="preserve">woonplaats, bij een rechtspersoon de </w:t>
      </w:r>
      <w:r>
        <w:rPr>
          <w:sz w:val="16"/>
          <w:szCs w:val="16"/>
        </w:rPr>
        <w:t xml:space="preserve">adres en </w:t>
      </w:r>
      <w:r w:rsidRPr="003609C4">
        <w:rPr>
          <w:sz w:val="16"/>
          <w:szCs w:val="16"/>
        </w:rPr>
        <w:t>vestigingsplaats.</w:t>
      </w:r>
    </w:p>
    <w:p w14:paraId="1C7BD55F" w14:textId="77777777" w:rsidR="00657A11" w:rsidRPr="003609C4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inschrijver, indien de rechtsvorm van de inschrijver inschrijving in het beroeps- of handelsregister vereist.</w:t>
      </w:r>
    </w:p>
    <w:p w14:paraId="55B57181" w14:textId="77777777" w:rsidR="00657A11" w:rsidRPr="003609C4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2CD05375" w14:textId="77777777" w:rsidR="00657A11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4F1E7111" w14:textId="77777777" w:rsidR="00657A11" w:rsidRPr="003609C4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5DE4708A" w14:textId="14C902E1" w:rsidR="00657A11" w:rsidRPr="00F1742F" w:rsidRDefault="00657A11" w:rsidP="00657A11">
      <w:pPr>
        <w:tabs>
          <w:tab w:val="left" w:pos="540"/>
        </w:tabs>
        <w:ind w:left="540" w:hanging="540"/>
        <w:rPr>
          <w:sz w:val="16"/>
          <w:szCs w:val="16"/>
        </w:rPr>
      </w:pPr>
      <w:r>
        <w:rPr>
          <w:sz w:val="16"/>
          <w:szCs w:val="16"/>
        </w:rPr>
        <w:t>7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Naam en handtekening van een rechtsgeldige vertegenwoordiger van de inschrijver.</w:t>
      </w:r>
      <w:bookmarkStart w:id="2" w:name="_GoBack"/>
      <w:bookmarkEnd w:id="2"/>
    </w:p>
    <w:sectPr w:rsidR="00657A11" w:rsidRPr="00F1742F" w:rsidSect="00657A1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54E4C" w14:textId="77777777" w:rsidR="004E6237" w:rsidRDefault="004E6237">
      <w:r>
        <w:separator/>
      </w:r>
    </w:p>
  </w:endnote>
  <w:endnote w:type="continuationSeparator" w:id="0">
    <w:p w14:paraId="6FB8AE71" w14:textId="77777777" w:rsidR="004E6237" w:rsidRDefault="004E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4E5F3" w14:textId="77777777" w:rsidR="004E6237" w:rsidRDefault="004E623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4852A233" wp14:editId="252560E9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BAFFA" w14:textId="3733A1F5" w:rsidR="004E6237" w:rsidRPr="0023238C" w:rsidRDefault="004E6237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83B5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2A233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2AEBAFFA" w14:textId="3733A1F5" w:rsidR="004E6237" w:rsidRPr="0023238C" w:rsidRDefault="004E6237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83B5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E9F53" w14:textId="77777777" w:rsidR="004E6237" w:rsidRDefault="004E623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2671C8C" wp14:editId="78BF2DA7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4D8A6C" w14:textId="41952E05" w:rsidR="004E6237" w:rsidRPr="0023238C" w:rsidRDefault="004E6237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83B5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71C8C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374D8A6C" w14:textId="41952E05" w:rsidR="004E6237" w:rsidRPr="0023238C" w:rsidRDefault="004E6237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83B5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79B77" w14:textId="77777777" w:rsidR="004E6237" w:rsidRDefault="004E6237">
      <w:r>
        <w:separator/>
      </w:r>
    </w:p>
  </w:footnote>
  <w:footnote w:type="continuationSeparator" w:id="0">
    <w:p w14:paraId="78859FDD" w14:textId="77777777" w:rsidR="004E6237" w:rsidRDefault="004E6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E6237" w:rsidRPr="00415DC8" w14:paraId="27262B0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11D764F0" w14:textId="77777777" w:rsidR="004E6237" w:rsidRPr="00415DC8" w:rsidRDefault="004E6237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0F4806D5" w14:textId="6A28CB0F" w:rsidR="004E6237" w:rsidRPr="00BE6E41" w:rsidRDefault="004E6237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593AE355" w14:textId="77777777" w:rsidR="004E6237" w:rsidRPr="00415DC8" w:rsidRDefault="004E6237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4330186F" w14:textId="77777777" w:rsidR="004E6237" w:rsidRPr="00415DC8" w:rsidRDefault="004E6237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E6237" w:rsidRPr="00AB57AB" w14:paraId="36227F10" w14:textId="77777777" w:rsidTr="00C53112">
      <w:trPr>
        <w:trHeight w:hRule="exact" w:val="567"/>
      </w:trPr>
      <w:tc>
        <w:tcPr>
          <w:tcW w:w="2869" w:type="dxa"/>
        </w:tcPr>
        <w:p w14:paraId="7E4D50B4" w14:textId="77777777" w:rsidR="004E6237" w:rsidRPr="000F6A0D" w:rsidRDefault="004E6237" w:rsidP="003402F9"/>
      </w:tc>
      <w:tc>
        <w:tcPr>
          <w:tcW w:w="2868" w:type="dxa"/>
          <w:shd w:val="clear" w:color="auto" w:fill="auto"/>
        </w:tcPr>
        <w:p w14:paraId="771E0D30" w14:textId="1E3B3200" w:rsidR="004E6237" w:rsidRPr="002A1984" w:rsidRDefault="004E6237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6ECD7C2" w14:textId="11840E0B" w:rsidR="004E6237" w:rsidRPr="002A1984" w:rsidRDefault="0021445B" w:rsidP="003402F9">
          <w:fldSimple w:instr=" DOCPROPERTY  Title  \* MERGEFORMAT ">
            <w:r w:rsidR="00883B5C">
              <w:t>VNA1801</w:t>
            </w:r>
          </w:fldSimple>
        </w:p>
      </w:tc>
      <w:tc>
        <w:tcPr>
          <w:tcW w:w="2622" w:type="dxa"/>
        </w:tcPr>
        <w:p w14:paraId="571E07EA" w14:textId="3B1A5BBF" w:rsidR="004E6237" w:rsidRPr="00AB57AB" w:rsidRDefault="004E6237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F7FD3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8F7FD3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4E6237" w:rsidRPr="00415DC8" w14:paraId="45717043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4716798" w14:textId="77777777" w:rsidR="004E6237" w:rsidRPr="00415DC8" w:rsidRDefault="004E6237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6DA029CD" w14:textId="77777777" w:rsidR="004E6237" w:rsidRPr="00415DC8" w:rsidRDefault="004E6237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47099C8" w14:textId="77777777" w:rsidR="004E6237" w:rsidRPr="00415DC8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EC84E51" w14:textId="77777777" w:rsidR="004E6237" w:rsidRPr="00415DC8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E6237" w:rsidRPr="00415DC8" w14:paraId="2F3B1FC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BEC9754" w14:textId="77777777" w:rsidR="004E6237" w:rsidRPr="00415DC8" w:rsidRDefault="004E6237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E7634F4" w14:textId="77777777" w:rsidR="004E6237" w:rsidRPr="00415DC8" w:rsidRDefault="004E6237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7DA3A67" w14:textId="2B3A3962" w:rsidR="004E6237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883B5C">
            <w:t>05-11-2018</w:t>
          </w:r>
          <w:r>
            <w:fldChar w:fldCharType="end"/>
          </w:r>
        </w:p>
      </w:tc>
      <w:tc>
        <w:tcPr>
          <w:tcW w:w="2622" w:type="dxa"/>
        </w:tcPr>
        <w:p w14:paraId="59FF3903" w14:textId="77777777" w:rsidR="004E6237" w:rsidRPr="00415DC8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0A3DE5AA" w14:textId="77777777" w:rsidR="004E6237" w:rsidRPr="0018200E" w:rsidRDefault="004E6237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6DBCBF13" wp14:editId="7CFB1B48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78B1B" w14:textId="77777777" w:rsidR="004E6237" w:rsidRDefault="004E6237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26039114" wp14:editId="71E17C36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5A46"/>
    <w:multiLevelType w:val="hybridMultilevel"/>
    <w:tmpl w:val="F948DF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70D88"/>
    <w:multiLevelType w:val="multilevel"/>
    <w:tmpl w:val="5F26AA94"/>
    <w:numStyleLink w:val="ZRIOpsommingstekens"/>
  </w:abstractNum>
  <w:abstractNum w:abstractNumId="2" w15:restartNumberingAfterBreak="0">
    <w:nsid w:val="0BC66622"/>
    <w:multiLevelType w:val="hybridMultilevel"/>
    <w:tmpl w:val="0C9ACA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E0933"/>
    <w:multiLevelType w:val="multilevel"/>
    <w:tmpl w:val="5F26AA94"/>
    <w:numStyleLink w:val="ZRIOpsommingstekens"/>
  </w:abstractNum>
  <w:abstractNum w:abstractNumId="4" w15:restartNumberingAfterBreak="0">
    <w:nsid w:val="0E6140A8"/>
    <w:multiLevelType w:val="hybridMultilevel"/>
    <w:tmpl w:val="7D4C65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77422"/>
    <w:multiLevelType w:val="hybridMultilevel"/>
    <w:tmpl w:val="39DAB4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67BEB"/>
    <w:multiLevelType w:val="multilevel"/>
    <w:tmpl w:val="5F26AA94"/>
    <w:numStyleLink w:val="ZRIOpsommingstekens"/>
  </w:abstractNum>
  <w:abstractNum w:abstractNumId="7" w15:restartNumberingAfterBreak="0">
    <w:nsid w:val="160575EA"/>
    <w:multiLevelType w:val="multilevel"/>
    <w:tmpl w:val="5F26AA94"/>
    <w:numStyleLink w:val="ZRIOpsommingstekens"/>
  </w:abstractNum>
  <w:abstractNum w:abstractNumId="8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37A3AA2"/>
    <w:multiLevelType w:val="multilevel"/>
    <w:tmpl w:val="5F26AA94"/>
    <w:numStyleLink w:val="ZRIOpsommingstekens"/>
  </w:abstractNum>
  <w:abstractNum w:abstractNumId="11" w15:restartNumberingAfterBreak="0">
    <w:nsid w:val="24EE70A0"/>
    <w:multiLevelType w:val="multilevel"/>
    <w:tmpl w:val="5F26AA94"/>
    <w:numStyleLink w:val="ZRIOpsommingstekens"/>
  </w:abstractNum>
  <w:abstractNum w:abstractNumId="12" w15:restartNumberingAfterBreak="0">
    <w:nsid w:val="2AF47D4F"/>
    <w:multiLevelType w:val="multilevel"/>
    <w:tmpl w:val="5F26AA94"/>
    <w:numStyleLink w:val="ZRIOpsommingstekens"/>
  </w:abstractNum>
  <w:abstractNum w:abstractNumId="13" w15:restartNumberingAfterBreak="0">
    <w:nsid w:val="2D566CAD"/>
    <w:multiLevelType w:val="hybridMultilevel"/>
    <w:tmpl w:val="CBE244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D3A9F"/>
    <w:multiLevelType w:val="multilevel"/>
    <w:tmpl w:val="5F26AA94"/>
    <w:numStyleLink w:val="ZRIOpsommingstekens"/>
  </w:abstractNum>
  <w:abstractNum w:abstractNumId="15" w15:restartNumberingAfterBreak="0">
    <w:nsid w:val="3AC7221D"/>
    <w:multiLevelType w:val="multilevel"/>
    <w:tmpl w:val="335CC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6" w15:restartNumberingAfterBreak="0">
    <w:nsid w:val="3F090D17"/>
    <w:multiLevelType w:val="multilevel"/>
    <w:tmpl w:val="5F26AA94"/>
    <w:numStyleLink w:val="ZRIOpsommingstekens"/>
  </w:abstractNum>
  <w:abstractNum w:abstractNumId="17" w15:restartNumberingAfterBreak="0">
    <w:nsid w:val="42C83A68"/>
    <w:multiLevelType w:val="multilevel"/>
    <w:tmpl w:val="5F26AA94"/>
    <w:numStyleLink w:val="ZRIOpsommingstekens"/>
  </w:abstractNum>
  <w:abstractNum w:abstractNumId="18" w15:restartNumberingAfterBreak="0">
    <w:nsid w:val="450B7043"/>
    <w:multiLevelType w:val="hybridMultilevel"/>
    <w:tmpl w:val="1E46BB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316039"/>
    <w:multiLevelType w:val="multilevel"/>
    <w:tmpl w:val="5F26AA94"/>
    <w:numStyleLink w:val="ZRIOpsommingstekens"/>
  </w:abstractNum>
  <w:abstractNum w:abstractNumId="20" w15:restartNumberingAfterBreak="0">
    <w:nsid w:val="4AF27A0C"/>
    <w:multiLevelType w:val="hybridMultilevel"/>
    <w:tmpl w:val="C87AA0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84107"/>
    <w:multiLevelType w:val="hybridMultilevel"/>
    <w:tmpl w:val="BC00E6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523F06A8"/>
    <w:multiLevelType w:val="multilevel"/>
    <w:tmpl w:val="5F26AA94"/>
    <w:numStyleLink w:val="ZRIOpsommingstekens"/>
  </w:abstractNum>
  <w:abstractNum w:abstractNumId="24" w15:restartNumberingAfterBreak="0">
    <w:nsid w:val="58B84CF4"/>
    <w:multiLevelType w:val="multilevel"/>
    <w:tmpl w:val="5F26AA94"/>
    <w:numStyleLink w:val="ZRIOpsommingstekens"/>
  </w:abstractNum>
  <w:abstractNum w:abstractNumId="25" w15:restartNumberingAfterBreak="0">
    <w:nsid w:val="62052D86"/>
    <w:multiLevelType w:val="hybridMultilevel"/>
    <w:tmpl w:val="45100C1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8705B"/>
    <w:multiLevelType w:val="multilevel"/>
    <w:tmpl w:val="5F26AA94"/>
    <w:numStyleLink w:val="ZRIOpsommingstekens"/>
  </w:abstractNum>
  <w:abstractNum w:abstractNumId="27" w15:restartNumberingAfterBreak="0">
    <w:nsid w:val="64B82308"/>
    <w:multiLevelType w:val="multilevel"/>
    <w:tmpl w:val="5F26AA94"/>
    <w:numStyleLink w:val="ZRIOpsommingstekens"/>
  </w:abstractNum>
  <w:abstractNum w:abstractNumId="28" w15:restartNumberingAfterBreak="0">
    <w:nsid w:val="6C2F28B4"/>
    <w:multiLevelType w:val="multilevel"/>
    <w:tmpl w:val="5F26AA94"/>
    <w:numStyleLink w:val="ZRIOpsommingstekens"/>
  </w:abstractNum>
  <w:abstractNum w:abstractNumId="29" w15:restartNumberingAfterBreak="0">
    <w:nsid w:val="71273660"/>
    <w:multiLevelType w:val="multilevel"/>
    <w:tmpl w:val="5F26AA94"/>
    <w:numStyleLink w:val="ZRIOpsommingstekens"/>
  </w:abstractNum>
  <w:abstractNum w:abstractNumId="30" w15:restartNumberingAfterBreak="0">
    <w:nsid w:val="73666946"/>
    <w:multiLevelType w:val="multilevel"/>
    <w:tmpl w:val="5F26AA94"/>
    <w:numStyleLink w:val="ZRIOpsommingstekens"/>
  </w:abstractNum>
  <w:abstractNum w:abstractNumId="31" w15:restartNumberingAfterBreak="0">
    <w:nsid w:val="74773E20"/>
    <w:multiLevelType w:val="multilevel"/>
    <w:tmpl w:val="5F26AA94"/>
    <w:numStyleLink w:val="ZRIOpsommingstekens"/>
  </w:abstractNum>
  <w:abstractNum w:abstractNumId="32" w15:restartNumberingAfterBreak="0">
    <w:nsid w:val="78750391"/>
    <w:multiLevelType w:val="multilevel"/>
    <w:tmpl w:val="5F26AA94"/>
    <w:numStyleLink w:val="ZRIOpsommingstekens"/>
  </w:abstractNum>
  <w:abstractNum w:abstractNumId="33" w15:restartNumberingAfterBreak="0">
    <w:nsid w:val="7C4D56C3"/>
    <w:multiLevelType w:val="hybridMultilevel"/>
    <w:tmpl w:val="87846C5E"/>
    <w:lvl w:ilvl="0" w:tplc="2D323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8"/>
  </w:num>
  <w:num w:numId="4">
    <w:abstractNumId w:val="25"/>
  </w:num>
  <w:num w:numId="5">
    <w:abstractNumId w:val="5"/>
  </w:num>
  <w:num w:numId="6">
    <w:abstractNumId w:val="2"/>
  </w:num>
  <w:num w:numId="7">
    <w:abstractNumId w:val="20"/>
  </w:num>
  <w:num w:numId="8">
    <w:abstractNumId w:val="21"/>
  </w:num>
  <w:num w:numId="9">
    <w:abstractNumId w:val="0"/>
  </w:num>
  <w:num w:numId="10">
    <w:abstractNumId w:val="18"/>
  </w:num>
  <w:num w:numId="11">
    <w:abstractNumId w:val="4"/>
  </w:num>
  <w:num w:numId="12">
    <w:abstractNumId w:val="13"/>
  </w:num>
  <w:num w:numId="13">
    <w:abstractNumId w:val="6"/>
  </w:num>
  <w:num w:numId="14">
    <w:abstractNumId w:val="28"/>
  </w:num>
  <w:num w:numId="15">
    <w:abstractNumId w:val="3"/>
  </w:num>
  <w:num w:numId="16">
    <w:abstractNumId w:val="16"/>
  </w:num>
  <w:num w:numId="17">
    <w:abstractNumId w:val="7"/>
  </w:num>
  <w:num w:numId="18">
    <w:abstractNumId w:val="11"/>
  </w:num>
  <w:num w:numId="19">
    <w:abstractNumId w:val="23"/>
  </w:num>
  <w:num w:numId="20">
    <w:abstractNumId w:val="27"/>
  </w:num>
  <w:num w:numId="21">
    <w:abstractNumId w:val="32"/>
  </w:num>
  <w:num w:numId="22">
    <w:abstractNumId w:val="10"/>
  </w:num>
  <w:num w:numId="23">
    <w:abstractNumId w:val="24"/>
  </w:num>
  <w:num w:numId="24">
    <w:abstractNumId w:val="15"/>
  </w:num>
  <w:num w:numId="25">
    <w:abstractNumId w:val="17"/>
  </w:num>
  <w:num w:numId="26">
    <w:abstractNumId w:val="26"/>
  </w:num>
  <w:num w:numId="27">
    <w:abstractNumId w:val="22"/>
  </w:num>
  <w:num w:numId="28">
    <w:abstractNumId w:val="1"/>
  </w:num>
  <w:num w:numId="29">
    <w:abstractNumId w:val="31"/>
  </w:num>
  <w:num w:numId="30">
    <w:abstractNumId w:val="33"/>
  </w:num>
  <w:num w:numId="31">
    <w:abstractNumId w:val="14"/>
  </w:num>
  <w:num w:numId="32">
    <w:abstractNumId w:val="8"/>
  </w:num>
  <w:num w:numId="33">
    <w:abstractNumId w:val="29"/>
  </w:num>
  <w:num w:numId="34">
    <w:abstractNumId w:val="12"/>
  </w:num>
  <w:num w:numId="35">
    <w:abstractNumId w:val="30"/>
  </w:num>
  <w:num w:numId="36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16-8-2017"/>
    <w:docVar w:name="Logo_aan" w:val="Waar"/>
    <w:docVar w:name="ONRI_aan" w:val="Onwaar"/>
  </w:docVars>
  <w:rsids>
    <w:rsidRoot w:val="00657A11"/>
    <w:rsid w:val="00004ED6"/>
    <w:rsid w:val="00015CC2"/>
    <w:rsid w:val="00021F86"/>
    <w:rsid w:val="000333CA"/>
    <w:rsid w:val="000345BF"/>
    <w:rsid w:val="000445E9"/>
    <w:rsid w:val="000474FA"/>
    <w:rsid w:val="00047D7D"/>
    <w:rsid w:val="00047F1D"/>
    <w:rsid w:val="00051C01"/>
    <w:rsid w:val="0005645A"/>
    <w:rsid w:val="0005745B"/>
    <w:rsid w:val="00061DE5"/>
    <w:rsid w:val="00067733"/>
    <w:rsid w:val="0007059A"/>
    <w:rsid w:val="000745EE"/>
    <w:rsid w:val="00075E42"/>
    <w:rsid w:val="00084FF1"/>
    <w:rsid w:val="00091D05"/>
    <w:rsid w:val="000930F4"/>
    <w:rsid w:val="0009322A"/>
    <w:rsid w:val="000A08F9"/>
    <w:rsid w:val="000A19D8"/>
    <w:rsid w:val="000A5A99"/>
    <w:rsid w:val="000A64C0"/>
    <w:rsid w:val="000A6D3F"/>
    <w:rsid w:val="000A6E47"/>
    <w:rsid w:val="000B1280"/>
    <w:rsid w:val="000B1E13"/>
    <w:rsid w:val="000C3A29"/>
    <w:rsid w:val="000D212B"/>
    <w:rsid w:val="000D37C4"/>
    <w:rsid w:val="000D43B2"/>
    <w:rsid w:val="000D5A01"/>
    <w:rsid w:val="000D7AC9"/>
    <w:rsid w:val="000E30A8"/>
    <w:rsid w:val="000E63DA"/>
    <w:rsid w:val="000E6A1E"/>
    <w:rsid w:val="000F20D3"/>
    <w:rsid w:val="000F44FE"/>
    <w:rsid w:val="000F463A"/>
    <w:rsid w:val="000F6A0D"/>
    <w:rsid w:val="000F7598"/>
    <w:rsid w:val="00102E86"/>
    <w:rsid w:val="00111FAB"/>
    <w:rsid w:val="00115EC1"/>
    <w:rsid w:val="00117B82"/>
    <w:rsid w:val="001231E2"/>
    <w:rsid w:val="001250FB"/>
    <w:rsid w:val="00130048"/>
    <w:rsid w:val="001309F7"/>
    <w:rsid w:val="00132D43"/>
    <w:rsid w:val="001350F2"/>
    <w:rsid w:val="001418E1"/>
    <w:rsid w:val="00141DE3"/>
    <w:rsid w:val="00141EA7"/>
    <w:rsid w:val="00147F70"/>
    <w:rsid w:val="00154F5C"/>
    <w:rsid w:val="00160F0D"/>
    <w:rsid w:val="0018200E"/>
    <w:rsid w:val="001859DD"/>
    <w:rsid w:val="00190CBF"/>
    <w:rsid w:val="00193B0F"/>
    <w:rsid w:val="00193C74"/>
    <w:rsid w:val="001A130F"/>
    <w:rsid w:val="001A151F"/>
    <w:rsid w:val="001A1B9E"/>
    <w:rsid w:val="001A28A0"/>
    <w:rsid w:val="001A5E2A"/>
    <w:rsid w:val="001A716C"/>
    <w:rsid w:val="001B01D4"/>
    <w:rsid w:val="001B1B59"/>
    <w:rsid w:val="001B2EB8"/>
    <w:rsid w:val="001B357F"/>
    <w:rsid w:val="001C0EBB"/>
    <w:rsid w:val="001C13B0"/>
    <w:rsid w:val="001C1687"/>
    <w:rsid w:val="001C4676"/>
    <w:rsid w:val="001C7986"/>
    <w:rsid w:val="001D49EC"/>
    <w:rsid w:val="001D6842"/>
    <w:rsid w:val="001E2539"/>
    <w:rsid w:val="001E3445"/>
    <w:rsid w:val="001E4AEA"/>
    <w:rsid w:val="001E6D3A"/>
    <w:rsid w:val="001F1F6C"/>
    <w:rsid w:val="001F36CE"/>
    <w:rsid w:val="001F5C58"/>
    <w:rsid w:val="001F5D3D"/>
    <w:rsid w:val="00200BF6"/>
    <w:rsid w:val="00210FA6"/>
    <w:rsid w:val="0021445B"/>
    <w:rsid w:val="00217471"/>
    <w:rsid w:val="00225184"/>
    <w:rsid w:val="0023238C"/>
    <w:rsid w:val="00232577"/>
    <w:rsid w:val="00237E41"/>
    <w:rsid w:val="00243BED"/>
    <w:rsid w:val="00244EEF"/>
    <w:rsid w:val="00246A9E"/>
    <w:rsid w:val="00254889"/>
    <w:rsid w:val="0026094D"/>
    <w:rsid w:val="00261A77"/>
    <w:rsid w:val="00263432"/>
    <w:rsid w:val="00270703"/>
    <w:rsid w:val="00270EDE"/>
    <w:rsid w:val="00274D6A"/>
    <w:rsid w:val="00276DF2"/>
    <w:rsid w:val="00280DDA"/>
    <w:rsid w:val="002836E5"/>
    <w:rsid w:val="00292BEA"/>
    <w:rsid w:val="002A12FC"/>
    <w:rsid w:val="002A1411"/>
    <w:rsid w:val="002A31FA"/>
    <w:rsid w:val="002A347B"/>
    <w:rsid w:val="002A4775"/>
    <w:rsid w:val="002B0725"/>
    <w:rsid w:val="002B2976"/>
    <w:rsid w:val="002B72B0"/>
    <w:rsid w:val="002B7964"/>
    <w:rsid w:val="002C05F1"/>
    <w:rsid w:val="002D1620"/>
    <w:rsid w:val="002D2503"/>
    <w:rsid w:val="002D360C"/>
    <w:rsid w:val="002D5A89"/>
    <w:rsid w:val="002E0258"/>
    <w:rsid w:val="002E3286"/>
    <w:rsid w:val="002E557E"/>
    <w:rsid w:val="002E63A5"/>
    <w:rsid w:val="002E6ADA"/>
    <w:rsid w:val="002E6C18"/>
    <w:rsid w:val="002E6D3F"/>
    <w:rsid w:val="002F36EE"/>
    <w:rsid w:val="002F5B3F"/>
    <w:rsid w:val="002F76AF"/>
    <w:rsid w:val="002F7D60"/>
    <w:rsid w:val="00302B40"/>
    <w:rsid w:val="00303EEE"/>
    <w:rsid w:val="003069D6"/>
    <w:rsid w:val="0032276C"/>
    <w:rsid w:val="003229C6"/>
    <w:rsid w:val="003249A7"/>
    <w:rsid w:val="00326044"/>
    <w:rsid w:val="00327020"/>
    <w:rsid w:val="00327890"/>
    <w:rsid w:val="00330636"/>
    <w:rsid w:val="00332C58"/>
    <w:rsid w:val="003379FD"/>
    <w:rsid w:val="003402F9"/>
    <w:rsid w:val="003423D2"/>
    <w:rsid w:val="0034264F"/>
    <w:rsid w:val="00351EDF"/>
    <w:rsid w:val="003557F8"/>
    <w:rsid w:val="003563C7"/>
    <w:rsid w:val="00360689"/>
    <w:rsid w:val="003618C5"/>
    <w:rsid w:val="00364262"/>
    <w:rsid w:val="00371974"/>
    <w:rsid w:val="003727BB"/>
    <w:rsid w:val="003736AE"/>
    <w:rsid w:val="003763FC"/>
    <w:rsid w:val="00377345"/>
    <w:rsid w:val="00385113"/>
    <w:rsid w:val="00387D6E"/>
    <w:rsid w:val="00392646"/>
    <w:rsid w:val="003937EC"/>
    <w:rsid w:val="003A000B"/>
    <w:rsid w:val="003A063E"/>
    <w:rsid w:val="003A2F38"/>
    <w:rsid w:val="003A47A4"/>
    <w:rsid w:val="003A4D86"/>
    <w:rsid w:val="003A522E"/>
    <w:rsid w:val="003A5ED3"/>
    <w:rsid w:val="003A6987"/>
    <w:rsid w:val="003A6FC2"/>
    <w:rsid w:val="003B3793"/>
    <w:rsid w:val="003B4F60"/>
    <w:rsid w:val="003C344E"/>
    <w:rsid w:val="003C527D"/>
    <w:rsid w:val="003D08F0"/>
    <w:rsid w:val="003D2385"/>
    <w:rsid w:val="003D2EA9"/>
    <w:rsid w:val="003D430F"/>
    <w:rsid w:val="003D6D07"/>
    <w:rsid w:val="003E61F8"/>
    <w:rsid w:val="003F0041"/>
    <w:rsid w:val="003F3294"/>
    <w:rsid w:val="003F34D5"/>
    <w:rsid w:val="003F67EB"/>
    <w:rsid w:val="004003C8"/>
    <w:rsid w:val="0040715E"/>
    <w:rsid w:val="004116B1"/>
    <w:rsid w:val="004126F8"/>
    <w:rsid w:val="004131FB"/>
    <w:rsid w:val="00415DC8"/>
    <w:rsid w:val="00421C2E"/>
    <w:rsid w:val="00422841"/>
    <w:rsid w:val="004231A2"/>
    <w:rsid w:val="0042760B"/>
    <w:rsid w:val="00427F7E"/>
    <w:rsid w:val="00443AC3"/>
    <w:rsid w:val="00446BC1"/>
    <w:rsid w:val="00456F9D"/>
    <w:rsid w:val="004639FE"/>
    <w:rsid w:val="0046509D"/>
    <w:rsid w:val="0046763B"/>
    <w:rsid w:val="00471811"/>
    <w:rsid w:val="00472ED7"/>
    <w:rsid w:val="0048417E"/>
    <w:rsid w:val="004843FB"/>
    <w:rsid w:val="00487A9C"/>
    <w:rsid w:val="00490730"/>
    <w:rsid w:val="004A02BA"/>
    <w:rsid w:val="004A5DCE"/>
    <w:rsid w:val="004B4E6F"/>
    <w:rsid w:val="004B579B"/>
    <w:rsid w:val="004B715D"/>
    <w:rsid w:val="004C2506"/>
    <w:rsid w:val="004C60C2"/>
    <w:rsid w:val="004D54C7"/>
    <w:rsid w:val="004D7A00"/>
    <w:rsid w:val="004E1F92"/>
    <w:rsid w:val="004E5454"/>
    <w:rsid w:val="004E6237"/>
    <w:rsid w:val="004F1166"/>
    <w:rsid w:val="004F2BE6"/>
    <w:rsid w:val="004F65CF"/>
    <w:rsid w:val="004F67AA"/>
    <w:rsid w:val="00506CC9"/>
    <w:rsid w:val="00514A37"/>
    <w:rsid w:val="005173E0"/>
    <w:rsid w:val="0052015D"/>
    <w:rsid w:val="0052431F"/>
    <w:rsid w:val="00524BDA"/>
    <w:rsid w:val="0052742C"/>
    <w:rsid w:val="0053054C"/>
    <w:rsid w:val="005408F5"/>
    <w:rsid w:val="0054602D"/>
    <w:rsid w:val="00547745"/>
    <w:rsid w:val="00547C31"/>
    <w:rsid w:val="00553AB9"/>
    <w:rsid w:val="00554430"/>
    <w:rsid w:val="00555C2E"/>
    <w:rsid w:val="0056043B"/>
    <w:rsid w:val="00562CB0"/>
    <w:rsid w:val="00565497"/>
    <w:rsid w:val="00565512"/>
    <w:rsid w:val="00566548"/>
    <w:rsid w:val="00572CEC"/>
    <w:rsid w:val="00574485"/>
    <w:rsid w:val="00577D7B"/>
    <w:rsid w:val="00586566"/>
    <w:rsid w:val="00591168"/>
    <w:rsid w:val="005968C3"/>
    <w:rsid w:val="005A464C"/>
    <w:rsid w:val="005B1F8C"/>
    <w:rsid w:val="005C06EC"/>
    <w:rsid w:val="005C1C7A"/>
    <w:rsid w:val="005C2464"/>
    <w:rsid w:val="005C4BF5"/>
    <w:rsid w:val="005C5409"/>
    <w:rsid w:val="005C674D"/>
    <w:rsid w:val="005D425B"/>
    <w:rsid w:val="005D715B"/>
    <w:rsid w:val="005F0264"/>
    <w:rsid w:val="005F1FE3"/>
    <w:rsid w:val="005F389B"/>
    <w:rsid w:val="005F4235"/>
    <w:rsid w:val="00600854"/>
    <w:rsid w:val="006072DC"/>
    <w:rsid w:val="006110BC"/>
    <w:rsid w:val="0061292F"/>
    <w:rsid w:val="006162D5"/>
    <w:rsid w:val="00617DA0"/>
    <w:rsid w:val="0062169C"/>
    <w:rsid w:val="00623FC4"/>
    <w:rsid w:val="00626687"/>
    <w:rsid w:val="00633B08"/>
    <w:rsid w:val="00633E85"/>
    <w:rsid w:val="00634FAE"/>
    <w:rsid w:val="00640287"/>
    <w:rsid w:val="006418A0"/>
    <w:rsid w:val="00641D2F"/>
    <w:rsid w:val="00651033"/>
    <w:rsid w:val="00653591"/>
    <w:rsid w:val="00654E65"/>
    <w:rsid w:val="006578A6"/>
    <w:rsid w:val="00657A11"/>
    <w:rsid w:val="00657BCA"/>
    <w:rsid w:val="006605D4"/>
    <w:rsid w:val="0066171D"/>
    <w:rsid w:val="0066262D"/>
    <w:rsid w:val="00665720"/>
    <w:rsid w:val="0067187C"/>
    <w:rsid w:val="0067566B"/>
    <w:rsid w:val="006857B8"/>
    <w:rsid w:val="0068679F"/>
    <w:rsid w:val="00686EA2"/>
    <w:rsid w:val="006875E2"/>
    <w:rsid w:val="00687AB2"/>
    <w:rsid w:val="00692077"/>
    <w:rsid w:val="00696AE0"/>
    <w:rsid w:val="006A1580"/>
    <w:rsid w:val="006A5EEF"/>
    <w:rsid w:val="006C29FE"/>
    <w:rsid w:val="006C5547"/>
    <w:rsid w:val="006C7421"/>
    <w:rsid w:val="006E2003"/>
    <w:rsid w:val="006E2B84"/>
    <w:rsid w:val="006E3F7A"/>
    <w:rsid w:val="006F0E44"/>
    <w:rsid w:val="006F43AD"/>
    <w:rsid w:val="006F7F19"/>
    <w:rsid w:val="00712A80"/>
    <w:rsid w:val="007145C1"/>
    <w:rsid w:val="00721DE7"/>
    <w:rsid w:val="007230CC"/>
    <w:rsid w:val="00726E59"/>
    <w:rsid w:val="00732962"/>
    <w:rsid w:val="00734365"/>
    <w:rsid w:val="00742648"/>
    <w:rsid w:val="00743651"/>
    <w:rsid w:val="00747495"/>
    <w:rsid w:val="007514FA"/>
    <w:rsid w:val="007579F6"/>
    <w:rsid w:val="00757ABF"/>
    <w:rsid w:val="00761ABD"/>
    <w:rsid w:val="00766388"/>
    <w:rsid w:val="00771EE3"/>
    <w:rsid w:val="007734E1"/>
    <w:rsid w:val="00774680"/>
    <w:rsid w:val="00783247"/>
    <w:rsid w:val="00784BF5"/>
    <w:rsid w:val="0079140D"/>
    <w:rsid w:val="00793437"/>
    <w:rsid w:val="007A1536"/>
    <w:rsid w:val="007A5864"/>
    <w:rsid w:val="007A7607"/>
    <w:rsid w:val="007B4F52"/>
    <w:rsid w:val="007B6A5D"/>
    <w:rsid w:val="007B6D9A"/>
    <w:rsid w:val="007B7B8B"/>
    <w:rsid w:val="007C1818"/>
    <w:rsid w:val="007D7BC0"/>
    <w:rsid w:val="007E30B3"/>
    <w:rsid w:val="007F0D05"/>
    <w:rsid w:val="0080326B"/>
    <w:rsid w:val="00807875"/>
    <w:rsid w:val="00810D2D"/>
    <w:rsid w:val="00812B35"/>
    <w:rsid w:val="008137B0"/>
    <w:rsid w:val="00817D97"/>
    <w:rsid w:val="0082028D"/>
    <w:rsid w:val="00831A1D"/>
    <w:rsid w:val="00832B52"/>
    <w:rsid w:val="008374DD"/>
    <w:rsid w:val="0084029C"/>
    <w:rsid w:val="00840793"/>
    <w:rsid w:val="00842098"/>
    <w:rsid w:val="00843C49"/>
    <w:rsid w:val="0084467E"/>
    <w:rsid w:val="008460E3"/>
    <w:rsid w:val="00850E01"/>
    <w:rsid w:val="00851BFE"/>
    <w:rsid w:val="00853E17"/>
    <w:rsid w:val="00854223"/>
    <w:rsid w:val="00856B67"/>
    <w:rsid w:val="0086410E"/>
    <w:rsid w:val="00870D80"/>
    <w:rsid w:val="008771D9"/>
    <w:rsid w:val="008811A7"/>
    <w:rsid w:val="0088195A"/>
    <w:rsid w:val="00883B5C"/>
    <w:rsid w:val="008856B2"/>
    <w:rsid w:val="0089745A"/>
    <w:rsid w:val="008A06FD"/>
    <w:rsid w:val="008A1D8B"/>
    <w:rsid w:val="008A48E1"/>
    <w:rsid w:val="008B0966"/>
    <w:rsid w:val="008B1CE2"/>
    <w:rsid w:val="008B5CD9"/>
    <w:rsid w:val="008C4238"/>
    <w:rsid w:val="008C5276"/>
    <w:rsid w:val="008D054C"/>
    <w:rsid w:val="008D0B9C"/>
    <w:rsid w:val="008D4620"/>
    <w:rsid w:val="008D4CA2"/>
    <w:rsid w:val="008D593E"/>
    <w:rsid w:val="008D7959"/>
    <w:rsid w:val="008E1071"/>
    <w:rsid w:val="008E4602"/>
    <w:rsid w:val="008E647B"/>
    <w:rsid w:val="008F75F5"/>
    <w:rsid w:val="008F7FD3"/>
    <w:rsid w:val="009034C5"/>
    <w:rsid w:val="00903682"/>
    <w:rsid w:val="009135EA"/>
    <w:rsid w:val="0091619E"/>
    <w:rsid w:val="00920D95"/>
    <w:rsid w:val="00921EDF"/>
    <w:rsid w:val="009227A5"/>
    <w:rsid w:val="00933C4D"/>
    <w:rsid w:val="00935464"/>
    <w:rsid w:val="00935768"/>
    <w:rsid w:val="0094008A"/>
    <w:rsid w:val="00945A7C"/>
    <w:rsid w:val="00954860"/>
    <w:rsid w:val="00956A4E"/>
    <w:rsid w:val="00956D9F"/>
    <w:rsid w:val="00965FE9"/>
    <w:rsid w:val="0097602F"/>
    <w:rsid w:val="00977149"/>
    <w:rsid w:val="00977A7D"/>
    <w:rsid w:val="009812A3"/>
    <w:rsid w:val="00982C35"/>
    <w:rsid w:val="009836C6"/>
    <w:rsid w:val="00984967"/>
    <w:rsid w:val="00987BF0"/>
    <w:rsid w:val="009939FF"/>
    <w:rsid w:val="009950DC"/>
    <w:rsid w:val="009A01BA"/>
    <w:rsid w:val="009A257F"/>
    <w:rsid w:val="009A64BD"/>
    <w:rsid w:val="009A6AD8"/>
    <w:rsid w:val="009B1900"/>
    <w:rsid w:val="009B4D12"/>
    <w:rsid w:val="009B680F"/>
    <w:rsid w:val="009C24D6"/>
    <w:rsid w:val="009C4792"/>
    <w:rsid w:val="009C6B4A"/>
    <w:rsid w:val="009C7C87"/>
    <w:rsid w:val="009D268E"/>
    <w:rsid w:val="009E3753"/>
    <w:rsid w:val="009E3D5D"/>
    <w:rsid w:val="009E3F92"/>
    <w:rsid w:val="009E44EA"/>
    <w:rsid w:val="009E7025"/>
    <w:rsid w:val="009F21EB"/>
    <w:rsid w:val="009F3725"/>
    <w:rsid w:val="009F3FA8"/>
    <w:rsid w:val="009F6BFB"/>
    <w:rsid w:val="009F77C5"/>
    <w:rsid w:val="00A00C7F"/>
    <w:rsid w:val="00A04A9D"/>
    <w:rsid w:val="00A05570"/>
    <w:rsid w:val="00A05979"/>
    <w:rsid w:val="00A10DF5"/>
    <w:rsid w:val="00A16704"/>
    <w:rsid w:val="00A21499"/>
    <w:rsid w:val="00A22244"/>
    <w:rsid w:val="00A22633"/>
    <w:rsid w:val="00A24D9D"/>
    <w:rsid w:val="00A25A80"/>
    <w:rsid w:val="00A303DF"/>
    <w:rsid w:val="00A32774"/>
    <w:rsid w:val="00A32B2C"/>
    <w:rsid w:val="00A33C7A"/>
    <w:rsid w:val="00A34A62"/>
    <w:rsid w:val="00A3542C"/>
    <w:rsid w:val="00A35892"/>
    <w:rsid w:val="00A35FBE"/>
    <w:rsid w:val="00A50AA3"/>
    <w:rsid w:val="00A550E4"/>
    <w:rsid w:val="00A66448"/>
    <w:rsid w:val="00A67D06"/>
    <w:rsid w:val="00A734D6"/>
    <w:rsid w:val="00A76A5F"/>
    <w:rsid w:val="00A84CA2"/>
    <w:rsid w:val="00A87D5D"/>
    <w:rsid w:val="00A91F04"/>
    <w:rsid w:val="00AA4B75"/>
    <w:rsid w:val="00AA5962"/>
    <w:rsid w:val="00AA6CA2"/>
    <w:rsid w:val="00AB1370"/>
    <w:rsid w:val="00AB7929"/>
    <w:rsid w:val="00AC0A48"/>
    <w:rsid w:val="00AC1C7B"/>
    <w:rsid w:val="00AE0854"/>
    <w:rsid w:val="00AE0ADC"/>
    <w:rsid w:val="00AE1432"/>
    <w:rsid w:val="00AE2B3C"/>
    <w:rsid w:val="00AE33FA"/>
    <w:rsid w:val="00AE418B"/>
    <w:rsid w:val="00AE4737"/>
    <w:rsid w:val="00AF3960"/>
    <w:rsid w:val="00AF6725"/>
    <w:rsid w:val="00AF73CD"/>
    <w:rsid w:val="00B06717"/>
    <w:rsid w:val="00B07ED3"/>
    <w:rsid w:val="00B17FCD"/>
    <w:rsid w:val="00B20EEC"/>
    <w:rsid w:val="00B23A5E"/>
    <w:rsid w:val="00B24243"/>
    <w:rsid w:val="00B25CD5"/>
    <w:rsid w:val="00B348A5"/>
    <w:rsid w:val="00B453D9"/>
    <w:rsid w:val="00B468E5"/>
    <w:rsid w:val="00B50391"/>
    <w:rsid w:val="00B52D89"/>
    <w:rsid w:val="00B5312A"/>
    <w:rsid w:val="00B5765D"/>
    <w:rsid w:val="00B61E66"/>
    <w:rsid w:val="00B6646B"/>
    <w:rsid w:val="00B70528"/>
    <w:rsid w:val="00B72E43"/>
    <w:rsid w:val="00B7304B"/>
    <w:rsid w:val="00B73B8B"/>
    <w:rsid w:val="00B75F41"/>
    <w:rsid w:val="00B7740A"/>
    <w:rsid w:val="00B8233A"/>
    <w:rsid w:val="00B85231"/>
    <w:rsid w:val="00B90F42"/>
    <w:rsid w:val="00B90F6E"/>
    <w:rsid w:val="00B91E11"/>
    <w:rsid w:val="00B920A7"/>
    <w:rsid w:val="00B93E0C"/>
    <w:rsid w:val="00B943E3"/>
    <w:rsid w:val="00BA0056"/>
    <w:rsid w:val="00BA0C49"/>
    <w:rsid w:val="00BA6A94"/>
    <w:rsid w:val="00BB33F4"/>
    <w:rsid w:val="00BB5208"/>
    <w:rsid w:val="00BB7E1C"/>
    <w:rsid w:val="00BC4DBE"/>
    <w:rsid w:val="00BD0EC4"/>
    <w:rsid w:val="00BD13DD"/>
    <w:rsid w:val="00BD2AF1"/>
    <w:rsid w:val="00BD4864"/>
    <w:rsid w:val="00BD72C9"/>
    <w:rsid w:val="00BE0030"/>
    <w:rsid w:val="00BE1B2B"/>
    <w:rsid w:val="00BE3DFB"/>
    <w:rsid w:val="00BE3F7A"/>
    <w:rsid w:val="00BE4421"/>
    <w:rsid w:val="00BE6E41"/>
    <w:rsid w:val="00BF6EC6"/>
    <w:rsid w:val="00C00DFA"/>
    <w:rsid w:val="00C103C4"/>
    <w:rsid w:val="00C117EA"/>
    <w:rsid w:val="00C12446"/>
    <w:rsid w:val="00C1362A"/>
    <w:rsid w:val="00C14341"/>
    <w:rsid w:val="00C15124"/>
    <w:rsid w:val="00C17DC4"/>
    <w:rsid w:val="00C204D3"/>
    <w:rsid w:val="00C2374D"/>
    <w:rsid w:val="00C300A2"/>
    <w:rsid w:val="00C34C57"/>
    <w:rsid w:val="00C3578C"/>
    <w:rsid w:val="00C362A1"/>
    <w:rsid w:val="00C4165D"/>
    <w:rsid w:val="00C43294"/>
    <w:rsid w:val="00C434AE"/>
    <w:rsid w:val="00C50A3A"/>
    <w:rsid w:val="00C53112"/>
    <w:rsid w:val="00C62F37"/>
    <w:rsid w:val="00C636BF"/>
    <w:rsid w:val="00C65CE2"/>
    <w:rsid w:val="00C73862"/>
    <w:rsid w:val="00C752B6"/>
    <w:rsid w:val="00C941D4"/>
    <w:rsid w:val="00C9522D"/>
    <w:rsid w:val="00CA7E64"/>
    <w:rsid w:val="00CB1792"/>
    <w:rsid w:val="00CB5147"/>
    <w:rsid w:val="00CC1408"/>
    <w:rsid w:val="00CD2A95"/>
    <w:rsid w:val="00CD4E3C"/>
    <w:rsid w:val="00CD73F5"/>
    <w:rsid w:val="00CE27F9"/>
    <w:rsid w:val="00CE4AAD"/>
    <w:rsid w:val="00CF60FB"/>
    <w:rsid w:val="00D000A0"/>
    <w:rsid w:val="00D01A29"/>
    <w:rsid w:val="00D10AAF"/>
    <w:rsid w:val="00D13E0F"/>
    <w:rsid w:val="00D2120C"/>
    <w:rsid w:val="00D26178"/>
    <w:rsid w:val="00D310A0"/>
    <w:rsid w:val="00D320BA"/>
    <w:rsid w:val="00D512FF"/>
    <w:rsid w:val="00D60DA5"/>
    <w:rsid w:val="00D65CDD"/>
    <w:rsid w:val="00D73C4C"/>
    <w:rsid w:val="00D86EA9"/>
    <w:rsid w:val="00DB412B"/>
    <w:rsid w:val="00DC33D6"/>
    <w:rsid w:val="00DC52A9"/>
    <w:rsid w:val="00DC6075"/>
    <w:rsid w:val="00DC7D72"/>
    <w:rsid w:val="00DD15ED"/>
    <w:rsid w:val="00DD4BE6"/>
    <w:rsid w:val="00DD55E6"/>
    <w:rsid w:val="00DD59EF"/>
    <w:rsid w:val="00DE6B0B"/>
    <w:rsid w:val="00DE78C9"/>
    <w:rsid w:val="00DF0899"/>
    <w:rsid w:val="00DF7A75"/>
    <w:rsid w:val="00DF7E3A"/>
    <w:rsid w:val="00E02D66"/>
    <w:rsid w:val="00E04272"/>
    <w:rsid w:val="00E04B8E"/>
    <w:rsid w:val="00E21250"/>
    <w:rsid w:val="00E2289F"/>
    <w:rsid w:val="00E22A8C"/>
    <w:rsid w:val="00E22DC0"/>
    <w:rsid w:val="00E26351"/>
    <w:rsid w:val="00E31DCA"/>
    <w:rsid w:val="00E35138"/>
    <w:rsid w:val="00E35B89"/>
    <w:rsid w:val="00E37097"/>
    <w:rsid w:val="00E375F2"/>
    <w:rsid w:val="00E37A03"/>
    <w:rsid w:val="00E401A5"/>
    <w:rsid w:val="00E414E9"/>
    <w:rsid w:val="00E42FB0"/>
    <w:rsid w:val="00E449EC"/>
    <w:rsid w:val="00E46636"/>
    <w:rsid w:val="00E51623"/>
    <w:rsid w:val="00E535C4"/>
    <w:rsid w:val="00E55176"/>
    <w:rsid w:val="00E62B79"/>
    <w:rsid w:val="00E634EA"/>
    <w:rsid w:val="00E6746D"/>
    <w:rsid w:val="00E70406"/>
    <w:rsid w:val="00E754E1"/>
    <w:rsid w:val="00E775BF"/>
    <w:rsid w:val="00E8251A"/>
    <w:rsid w:val="00E84215"/>
    <w:rsid w:val="00E90F10"/>
    <w:rsid w:val="00E93CB7"/>
    <w:rsid w:val="00E94DD3"/>
    <w:rsid w:val="00EB1463"/>
    <w:rsid w:val="00EB18A1"/>
    <w:rsid w:val="00EB4816"/>
    <w:rsid w:val="00EB558F"/>
    <w:rsid w:val="00EB6955"/>
    <w:rsid w:val="00EB6B2E"/>
    <w:rsid w:val="00EC318D"/>
    <w:rsid w:val="00EC7A0F"/>
    <w:rsid w:val="00ED0CC2"/>
    <w:rsid w:val="00ED2407"/>
    <w:rsid w:val="00ED5858"/>
    <w:rsid w:val="00ED5C85"/>
    <w:rsid w:val="00EE1BFF"/>
    <w:rsid w:val="00EE2C12"/>
    <w:rsid w:val="00EE3041"/>
    <w:rsid w:val="00EF1C5A"/>
    <w:rsid w:val="00EF71BC"/>
    <w:rsid w:val="00F00655"/>
    <w:rsid w:val="00F02146"/>
    <w:rsid w:val="00F115F8"/>
    <w:rsid w:val="00F15466"/>
    <w:rsid w:val="00F1709E"/>
    <w:rsid w:val="00F1789A"/>
    <w:rsid w:val="00F17C89"/>
    <w:rsid w:val="00F20BEB"/>
    <w:rsid w:val="00F23519"/>
    <w:rsid w:val="00F27F7C"/>
    <w:rsid w:val="00F315BB"/>
    <w:rsid w:val="00F3211A"/>
    <w:rsid w:val="00F419CB"/>
    <w:rsid w:val="00F43831"/>
    <w:rsid w:val="00F45E1A"/>
    <w:rsid w:val="00F47D87"/>
    <w:rsid w:val="00F53087"/>
    <w:rsid w:val="00F53612"/>
    <w:rsid w:val="00F63C96"/>
    <w:rsid w:val="00F64F1E"/>
    <w:rsid w:val="00F65CD0"/>
    <w:rsid w:val="00F70429"/>
    <w:rsid w:val="00F732C2"/>
    <w:rsid w:val="00F7471B"/>
    <w:rsid w:val="00F82D96"/>
    <w:rsid w:val="00F85108"/>
    <w:rsid w:val="00F85C55"/>
    <w:rsid w:val="00F97B28"/>
    <w:rsid w:val="00FA2551"/>
    <w:rsid w:val="00FA6EFD"/>
    <w:rsid w:val="00FB0B15"/>
    <w:rsid w:val="00FB4BDF"/>
    <w:rsid w:val="00FB53A5"/>
    <w:rsid w:val="00FB6E3B"/>
    <w:rsid w:val="00FC043E"/>
    <w:rsid w:val="00FC3E50"/>
    <w:rsid w:val="00FC7C51"/>
    <w:rsid w:val="00FD4FFA"/>
    <w:rsid w:val="00FE06A7"/>
    <w:rsid w:val="00FE16E4"/>
    <w:rsid w:val="00FE2777"/>
    <w:rsid w:val="00FE2E41"/>
    <w:rsid w:val="00FF40AC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047E8AB"/>
  <w15:docId w15:val="{09D538E2-5295-47F5-8931-323DED60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94DD3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657A11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657A11"/>
    <w:pPr>
      <w:ind w:left="720"/>
      <w:contextualSpacing/>
    </w:pPr>
  </w:style>
  <w:style w:type="paragraph" w:customStyle="1" w:styleId="Default">
    <w:name w:val="Default"/>
    <w:rsid w:val="00657A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F76AF"/>
    <w:rPr>
      <w:color w:val="800080" w:themeColor="followedHyperlink"/>
      <w:u w:val="single"/>
    </w:rPr>
  </w:style>
  <w:style w:type="numbering" w:customStyle="1" w:styleId="ZRIOpsommingstekens1">
    <w:name w:val="ZRI Opsommingstekens1"/>
    <w:basedOn w:val="Geenlijst"/>
    <w:rsid w:val="008B5CD9"/>
  </w:style>
  <w:style w:type="numbering" w:customStyle="1" w:styleId="ZRIOpsommingstekens2">
    <w:name w:val="ZRI Opsommingstekens2"/>
    <w:basedOn w:val="Geenlijst"/>
    <w:rsid w:val="00E94DD3"/>
  </w:style>
  <w:style w:type="numbering" w:customStyle="1" w:styleId="ZRIOpsommingstekens3">
    <w:name w:val="ZRI Opsommingstekens3"/>
    <w:basedOn w:val="Geenlijst"/>
    <w:rsid w:val="000F7598"/>
  </w:style>
  <w:style w:type="paragraph" w:styleId="Bijschrift">
    <w:name w:val="caption"/>
    <w:basedOn w:val="Standaard"/>
    <w:next w:val="Standaard"/>
    <w:uiPriority w:val="35"/>
    <w:unhideWhenUsed/>
    <w:qFormat/>
    <w:rsid w:val="009F77C5"/>
    <w:pPr>
      <w:spacing w:after="200" w:line="240" w:lineRule="auto"/>
    </w:pPr>
    <w:rPr>
      <w:i/>
      <w:iCs/>
      <w:color w:val="1F497D" w:themeColor="text2"/>
      <w:szCs w:val="18"/>
    </w:rPr>
  </w:style>
  <w:style w:type="paragraph" w:styleId="Revisie">
    <w:name w:val="Revision"/>
    <w:hidden/>
    <w:uiPriority w:val="99"/>
    <w:semiHidden/>
    <w:rsid w:val="00D65CDD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CEC1-5A34-4D3C-89E3-5DAAD65C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3</TotalTime>
  <Pages>2</Pages>
  <Words>277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VNA1801</vt:lpstr>
    </vt:vector>
  </TitlesOfParts>
  <Manager/>
  <Company>van Zanten Raadgevende ingenieurs bv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VNA1801</dc:title>
  <dc:subject>VNA1801</dc:subject>
  <dc:creator>M.L. Thijs</dc:creator>
  <cp:keywords/>
  <dc:description/>
  <cp:lastModifiedBy>Evita Pronk</cp:lastModifiedBy>
  <cp:revision>5</cp:revision>
  <cp:lastPrinted>2018-10-31T11:24:00Z</cp:lastPrinted>
  <dcterms:created xsi:type="dcterms:W3CDTF">2018-11-05T13:11:00Z</dcterms:created>
  <dcterms:modified xsi:type="dcterms:W3CDTF">2018-11-05T13:22:00Z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5-11-2018</vt:lpwstr>
  </property>
  <property fmtid="{D5CDD505-2E9C-101B-9397-08002B2CF9AE}" pid="4" name="ZRI ConceptText">
    <vt:lpwstr/>
  </property>
</Properties>
</file>